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C34FB" w14:textId="77777777" w:rsidR="00DC316E" w:rsidRDefault="00DC316E" w:rsidP="00DC3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Symon BROWNE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fl.1452-66)</w:t>
      </w:r>
    </w:p>
    <w:p w14:paraId="574941FF" w14:textId="77777777" w:rsidR="00DC316E" w:rsidRDefault="00DC316E" w:rsidP="00DC3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Foxholes.</w:t>
      </w:r>
    </w:p>
    <w:p w14:paraId="3075B20C" w14:textId="77777777" w:rsidR="00DC316E" w:rsidRDefault="00DC316E" w:rsidP="00DC316E">
      <w:pPr>
        <w:pStyle w:val="NoSpacing"/>
        <w:rPr>
          <w:rFonts w:cs="Times New Roman"/>
          <w:szCs w:val="24"/>
        </w:rPr>
      </w:pPr>
    </w:p>
    <w:p w14:paraId="2E3C4B1B" w14:textId="77777777" w:rsidR="00DC316E" w:rsidRDefault="00DC316E" w:rsidP="00DC316E">
      <w:pPr>
        <w:pStyle w:val="NoSpacing"/>
        <w:rPr>
          <w:rFonts w:cs="Times New Roman"/>
          <w:szCs w:val="24"/>
        </w:rPr>
      </w:pPr>
    </w:p>
    <w:p w14:paraId="5A1A0EFE" w14:textId="77777777" w:rsidR="00DC316E" w:rsidRDefault="00DC316E" w:rsidP="00DC3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 xml:space="preserve">He became </w:t>
      </w:r>
      <w:proofErr w:type="gramStart"/>
      <w:r>
        <w:rPr>
          <w:rFonts w:cs="Times New Roman"/>
          <w:szCs w:val="24"/>
        </w:rPr>
        <w:t>Rector</w:t>
      </w:r>
      <w:proofErr w:type="gramEnd"/>
      <w:r>
        <w:rPr>
          <w:rFonts w:cs="Times New Roman"/>
          <w:szCs w:val="24"/>
        </w:rPr>
        <w:t>.</w:t>
      </w:r>
    </w:p>
    <w:p w14:paraId="34BE0B5A" w14:textId="77777777" w:rsidR="00DC316E" w:rsidRDefault="00DC316E" w:rsidP="00DC3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79C656CE" w14:textId="77777777" w:rsidR="00DC316E" w:rsidRDefault="00DC316E" w:rsidP="00DC316E">
      <w:pPr>
        <w:pStyle w:val="NoSpacing"/>
        <w:rPr>
          <w:rFonts w:cs="Times New Roman"/>
          <w:szCs w:val="24"/>
        </w:rPr>
      </w:pPr>
    </w:p>
    <w:p w14:paraId="48FD183E" w14:textId="77777777" w:rsidR="00DC316E" w:rsidRDefault="00DC316E" w:rsidP="00DC316E">
      <w:pPr>
        <w:pStyle w:val="NoSpacing"/>
        <w:rPr>
          <w:rFonts w:cs="Times New Roman"/>
          <w:szCs w:val="24"/>
        </w:rPr>
      </w:pPr>
    </w:p>
    <w:p w14:paraId="3097E2A8" w14:textId="77777777" w:rsidR="00DC316E" w:rsidRDefault="00DC316E" w:rsidP="00DC3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January 2025</w:t>
      </w:r>
    </w:p>
    <w:p w14:paraId="181652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D8AFA" w14:textId="77777777" w:rsidR="00DC316E" w:rsidRDefault="00DC316E" w:rsidP="009139A6">
      <w:r>
        <w:separator/>
      </w:r>
    </w:p>
  </w:endnote>
  <w:endnote w:type="continuationSeparator" w:id="0">
    <w:p w14:paraId="012A591A" w14:textId="77777777" w:rsidR="00DC316E" w:rsidRDefault="00DC31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48D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E6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F31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51863" w14:textId="77777777" w:rsidR="00DC316E" w:rsidRDefault="00DC316E" w:rsidP="009139A6">
      <w:r>
        <w:separator/>
      </w:r>
    </w:p>
  </w:footnote>
  <w:footnote w:type="continuationSeparator" w:id="0">
    <w:p w14:paraId="12B821C6" w14:textId="77777777" w:rsidR="00DC316E" w:rsidRDefault="00DC31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9AF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213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EDD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6E"/>
    <w:rsid w:val="000666E0"/>
    <w:rsid w:val="002510B7"/>
    <w:rsid w:val="00270799"/>
    <w:rsid w:val="004731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C3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C64A7"/>
  <w15:chartTrackingRefBased/>
  <w15:docId w15:val="{1C1A06F9-4BE8-449D-B459-FD013B37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2025-01-03T18:33:00Z</dcterms:created>
  <dcterms:modified xsi:type="dcterms:W3CDTF">2025-01-03T18:33:00Z</dcterms:modified>
</cp:coreProperties>
</file>